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4BF" w:rsidRDefault="000A54BF" w:rsidP="000A54BF">
      <w:pPr>
        <w:pStyle w:val="NoSpacing"/>
      </w:pPr>
      <w:r>
        <w:rPr>
          <w:u w:val="single"/>
        </w:rPr>
        <w:t>Robert WAYTE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0A54BF" w:rsidRDefault="000A54BF" w:rsidP="000A54BF">
      <w:pPr>
        <w:pStyle w:val="NoSpacing"/>
      </w:pPr>
      <w:r>
        <w:t>of Moulton, Lincolnshire. Yeoman.</w:t>
      </w:r>
    </w:p>
    <w:p w:rsidR="000A54BF" w:rsidRDefault="000A54BF" w:rsidP="000A54BF">
      <w:pPr>
        <w:pStyle w:val="NoSpacing"/>
      </w:pPr>
    </w:p>
    <w:p w:rsidR="000A54BF" w:rsidRDefault="000A54BF" w:rsidP="000A54BF">
      <w:pPr>
        <w:pStyle w:val="NoSpacing"/>
      </w:pPr>
    </w:p>
    <w:p w:rsidR="000A54BF" w:rsidRDefault="000A54BF" w:rsidP="000A54BF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Brette</w:t>
      </w:r>
      <w:proofErr w:type="spellEnd"/>
      <w:r>
        <w:t>(q.v.) brought a plaint of debt against him, Robert Purse</w:t>
      </w:r>
    </w:p>
    <w:p w:rsidR="000A54BF" w:rsidRDefault="000A54BF" w:rsidP="000A54BF">
      <w:pPr>
        <w:pStyle w:val="NoSpacing"/>
        <w:ind w:left="1440" w:hanging="720"/>
        <w:rPr>
          <w:noProof/>
        </w:rPr>
      </w:pPr>
      <w:r>
        <w:tab/>
      </w:r>
      <w:r>
        <w:rPr>
          <w:noProof/>
        </w:rPr>
        <w:t xml:space="preserve">of Quorne, Leicestershire(q.v.), and Thomas Welby </w:t>
      </w:r>
      <w:r w:rsidRPr="00CA0803">
        <w:rPr>
          <w:noProof/>
        </w:rPr>
        <w:t xml:space="preserve">of </w:t>
      </w:r>
    </w:p>
    <w:p w:rsidR="000A54BF" w:rsidRDefault="000A54BF" w:rsidP="000A54BF">
      <w:pPr>
        <w:pStyle w:val="NoSpacing"/>
        <w:ind w:left="1440"/>
      </w:pPr>
      <w:r>
        <w:rPr>
          <w:noProof/>
        </w:rPr>
        <w:t>Knypton(q.v.).</w:t>
      </w:r>
    </w:p>
    <w:p w:rsidR="000A54BF" w:rsidRDefault="000A54BF" w:rsidP="000A54B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0A54BF" w:rsidRDefault="000A54BF" w:rsidP="000A54BF">
      <w:pPr>
        <w:pStyle w:val="NoSpacing"/>
      </w:pPr>
    </w:p>
    <w:p w:rsidR="000A54BF" w:rsidRDefault="000A54BF" w:rsidP="000A54BF">
      <w:pPr>
        <w:pStyle w:val="NoSpacing"/>
      </w:pPr>
    </w:p>
    <w:p w:rsidR="000A54BF" w:rsidRDefault="000A54BF" w:rsidP="000A54BF">
      <w:pPr>
        <w:pStyle w:val="NoSpacing"/>
      </w:pPr>
      <w:r>
        <w:t>7 August 2017</w:t>
      </w:r>
    </w:p>
    <w:p w:rsidR="006B2F86" w:rsidRPr="00E71FC3" w:rsidRDefault="000A54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4BF" w:rsidRDefault="000A54BF" w:rsidP="00E71FC3">
      <w:pPr>
        <w:spacing w:after="0" w:line="240" w:lineRule="auto"/>
      </w:pPr>
      <w:r>
        <w:separator/>
      </w:r>
    </w:p>
  </w:endnote>
  <w:endnote w:type="continuationSeparator" w:id="0">
    <w:p w:rsidR="000A54BF" w:rsidRDefault="000A54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4BF" w:rsidRDefault="000A54BF" w:rsidP="00E71FC3">
      <w:pPr>
        <w:spacing w:after="0" w:line="240" w:lineRule="auto"/>
      </w:pPr>
      <w:r>
        <w:separator/>
      </w:r>
    </w:p>
  </w:footnote>
  <w:footnote w:type="continuationSeparator" w:id="0">
    <w:p w:rsidR="000A54BF" w:rsidRDefault="000A54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BF"/>
    <w:rsid w:val="000A54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BF483C-6D97-4F46-B175-70CCB4F97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2017-08-12T19:20:00Z</dcterms:created>
  <dcterms:modified xsi:type="dcterms:W3CDTF">2017-08-12T19:21:00Z</dcterms:modified>
</cp:coreProperties>
</file>